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3E2F14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3E2F1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3E2F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3E2F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3E2F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3E2F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3E2F1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3E2F14">
        <w:rPr>
          <w:b w:val="0"/>
        </w:rPr>
        <w:t xml:space="preserve"> 2/2307-21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3E2F14" w:rsidP="00232C8F">
            <w:r>
              <w:t>Главный бухгалтер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3E2F14" w:rsidP="00232C8F">
            <w:r>
              <w:t>20656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3E2F14" w:rsidRPr="003E2F14">
        <w:rPr>
          <w:rStyle w:val="aa"/>
        </w:rPr>
        <w:t xml:space="preserve"> Административно-управленческий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3E2F14" w:rsidRPr="003E2F14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3E2F14" w:rsidRPr="003E2F14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3E2F14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3E2F14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3E2F14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3E2F14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3E2F14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3E2F14" w:rsidP="00BA30DE">
            <w:pPr>
              <w:jc w:val="center"/>
            </w:pPr>
            <w:r>
              <w:t>034-366-513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3E2F1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E2F14" w:rsidRDefault="003E2F1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E2F14" w:rsidRPr="00D15B1E" w:rsidRDefault="003E2F14" w:rsidP="00AD14A4">
            <w:pPr>
              <w:rPr>
                <w:rStyle w:val="a7"/>
              </w:rPr>
            </w:pPr>
          </w:p>
        </w:tc>
      </w:tr>
      <w:tr w:rsidR="003E2F1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E2F14" w:rsidRDefault="003E2F1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E2F14" w:rsidRPr="00D15B1E" w:rsidRDefault="003E2F14" w:rsidP="00AD14A4">
            <w:pPr>
              <w:rPr>
                <w:rStyle w:val="a7"/>
              </w:rPr>
            </w:pPr>
          </w:p>
        </w:tc>
      </w:tr>
      <w:tr w:rsidR="003E2F1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E2F14" w:rsidRDefault="003E2F1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E2F14" w:rsidRPr="00D15B1E" w:rsidRDefault="003E2F14" w:rsidP="00AD14A4">
            <w:pPr>
              <w:rPr>
                <w:rStyle w:val="a7"/>
              </w:rPr>
            </w:pPr>
          </w:p>
        </w:tc>
      </w:tr>
      <w:tr w:rsidR="003E2F1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E2F14" w:rsidRDefault="003E2F1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E2F14" w:rsidRPr="00D15B1E" w:rsidRDefault="003E2F14" w:rsidP="00AD14A4">
            <w:pPr>
              <w:rPr>
                <w:rStyle w:val="a7"/>
              </w:rPr>
            </w:pPr>
          </w:p>
        </w:tc>
      </w:tr>
      <w:tr w:rsidR="003E2F1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E2F14" w:rsidRDefault="003E2F1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E2F14" w:rsidRPr="00D15B1E" w:rsidRDefault="003E2F14" w:rsidP="00AD14A4">
            <w:pPr>
              <w:rPr>
                <w:rStyle w:val="a7"/>
              </w:rPr>
            </w:pPr>
          </w:p>
        </w:tc>
      </w:tr>
      <w:tr w:rsidR="003E2F1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E2F14" w:rsidRDefault="003E2F1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E2F14" w:rsidRPr="00D15B1E" w:rsidRDefault="003E2F14" w:rsidP="00AD14A4">
            <w:pPr>
              <w:rPr>
                <w:rStyle w:val="a7"/>
              </w:rPr>
            </w:pPr>
          </w:p>
        </w:tc>
      </w:tr>
      <w:tr w:rsidR="003E2F1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E2F14" w:rsidRDefault="003E2F1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E2F14" w:rsidRPr="00D15B1E" w:rsidRDefault="003E2F14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3E2F14" w:rsidRPr="003E2F14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3E2F14" w:rsidRPr="003E2F14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E15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DE15C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DE15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E2F1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E2F1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E2F1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E2F1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E2F1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E2F1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E2F1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DE15CE" w:rsidRPr="00DE15C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DE15CE" w:rsidRPr="00DE15C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E2F1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E2F14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3E2F1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3E2F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E2F14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E2F14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3E2F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3E2F1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DE15CE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DE15CE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3E2F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3E2F1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3E2F1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E2F14" w:rsidRPr="003E2F14" w:rsidRDefault="003E2F14" w:rsidP="00EF07A3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E2F14" w:rsidRPr="003E2F14" w:rsidRDefault="003E2F14" w:rsidP="00EF07A3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E2F14" w:rsidRPr="003E2F14" w:rsidRDefault="003E2F14" w:rsidP="00EF07A3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E2F14" w:rsidRPr="003E2F14" w:rsidRDefault="003E2F14" w:rsidP="00EF07A3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E2F14" w:rsidRPr="003E2F14" w:rsidRDefault="003E2F14" w:rsidP="00EF07A3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E2F14" w:rsidRPr="003E2F14" w:rsidRDefault="003E2F14" w:rsidP="00EF07A3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F14" w:rsidRPr="003E2F14" w:rsidRDefault="003E2F14" w:rsidP="004E51DC">
            <w:pPr>
              <w:pStyle w:val="a8"/>
            </w:pPr>
          </w:p>
        </w:tc>
      </w:tr>
      <w:tr w:rsidR="003E2F14" w:rsidRPr="003E2F14" w:rsidTr="003E2F1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E2F14" w:rsidRPr="003E2F14" w:rsidRDefault="003E2F14" w:rsidP="00EF07A3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E2F14" w:rsidRPr="003E2F14" w:rsidRDefault="003E2F14" w:rsidP="004E51DC">
            <w:pPr>
              <w:pStyle w:val="a8"/>
              <w:rPr>
                <w:vertAlign w:val="superscript"/>
              </w:rPr>
            </w:pPr>
            <w:r w:rsidRPr="003E2F14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3E2F1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E15CE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E15CE" w:rsidRPr="00DE15CE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065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2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2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A5B43C503F2440B8AFE42F212499572"/>
    <w:docVar w:name="rm_id" w:val="6675"/>
    <w:docVar w:name="rm_name" w:val="                                          "/>
    <w:docVar w:name="rm_number" w:val=" 2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3E2F14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2778A"/>
    <w:rsid w:val="0093431F"/>
    <w:rsid w:val="00967790"/>
    <w:rsid w:val="0098630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DE15CE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2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8</cp:revision>
  <dcterms:created xsi:type="dcterms:W3CDTF">2022-02-16T08:46:00Z</dcterms:created>
  <dcterms:modified xsi:type="dcterms:W3CDTF">2022-02-18T08:22:00Z</dcterms:modified>
</cp:coreProperties>
</file>